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EE" w:rsidRDefault="00AE2EEE" w:rsidP="00F87823">
      <w:pPr>
        <w:pStyle w:val="Heading1"/>
        <w:rPr>
          <w:b/>
          <w:lang w:val="ru-RU"/>
        </w:rPr>
      </w:pPr>
    </w:p>
    <w:p w:rsidR="00AE2EEE" w:rsidRDefault="00AE2EEE" w:rsidP="00F87823">
      <w:pPr>
        <w:framePr w:hSpace="141" w:wrap="around" w:vAnchor="text" w:hAnchor="page" w:x="6016" w:y="1"/>
        <w:rPr>
          <w:noProof/>
        </w:rPr>
      </w:pPr>
      <w:r w:rsidRPr="002566F3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E2EEE" w:rsidRDefault="00AE2EEE" w:rsidP="00F8782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AE2EEE" w:rsidRDefault="00AE2EEE" w:rsidP="00F8782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E2EEE" w:rsidRDefault="00AE2EEE" w:rsidP="00F8782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E2EEE" w:rsidRPr="0039378D" w:rsidRDefault="00AE2EEE" w:rsidP="00F8782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AE2EEE" w:rsidRDefault="00AE2EEE" w:rsidP="00F87823"/>
    <w:p w:rsidR="00AE2EEE" w:rsidRPr="0039378D" w:rsidRDefault="00AE2EEE" w:rsidP="00F87823">
      <w:pPr>
        <w:rPr>
          <w:sz w:val="28"/>
          <w:szCs w:val="28"/>
        </w:rPr>
      </w:pPr>
      <w:r>
        <w:rPr>
          <w:sz w:val="28"/>
          <w:szCs w:val="28"/>
          <w:lang w:val="ru-RU"/>
        </w:rPr>
        <w:t>22  червня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171</w:t>
      </w:r>
      <w:r w:rsidRPr="0039378D">
        <w:rPr>
          <w:sz w:val="28"/>
          <w:szCs w:val="28"/>
        </w:rPr>
        <w:t xml:space="preserve">-к </w:t>
      </w:r>
    </w:p>
    <w:p w:rsidR="00AE2EEE" w:rsidRPr="0039378D" w:rsidRDefault="00AE2EEE" w:rsidP="00F87823">
      <w:pPr>
        <w:rPr>
          <w:b/>
        </w:rPr>
      </w:pPr>
    </w:p>
    <w:p w:rsidR="00AE2EEE" w:rsidRPr="005B6AF9" w:rsidRDefault="00AE2EEE" w:rsidP="00F87823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Лазар О.П.</w:t>
      </w:r>
    </w:p>
    <w:p w:rsidR="00AE2EEE" w:rsidRDefault="00AE2EEE" w:rsidP="00F87823">
      <w:pPr>
        <w:jc w:val="center"/>
        <w:rPr>
          <w:sz w:val="28"/>
        </w:rPr>
      </w:pPr>
    </w:p>
    <w:p w:rsidR="00AE2EEE" w:rsidRPr="001B36F7" w:rsidRDefault="00AE2EEE" w:rsidP="00F8782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 пунктів 7, 13, 20  частини 4 </w:t>
      </w:r>
      <w:r w:rsidRPr="001B36F7">
        <w:rPr>
          <w:sz w:val="28"/>
          <w:szCs w:val="28"/>
        </w:rPr>
        <w:t xml:space="preserve"> статті  42 Закону України «Про місцеве самоврядування в Україні»</w:t>
      </w:r>
      <w:r>
        <w:rPr>
          <w:sz w:val="28"/>
          <w:szCs w:val="28"/>
        </w:rPr>
        <w:t>, статті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заявуЛазар О.П.:</w:t>
      </w:r>
    </w:p>
    <w:p w:rsidR="00AE2EEE" w:rsidRDefault="00AE2EEE" w:rsidP="00F87823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Лазар Олені Павлівні,  диспетчеру  відділу капітального будівництва, житлово-комунального господарства, архітектури, містобудування, транспорту та благоустрою міської ради,  щорічну основну відпустку тривалістю 24 календарні дні</w:t>
      </w:r>
      <w:r w:rsidRPr="005E4AE2">
        <w:t xml:space="preserve">з </w:t>
      </w:r>
      <w:r w:rsidRPr="00214E2A">
        <w:rPr>
          <w:highlight w:val="black"/>
        </w:rPr>
        <w:t>05 липня  2021 року по 28липня 2021 року включно,  за період роботи з 10 грудня 2020 року  по 09 грудня 2021 року</w:t>
      </w:r>
      <w:r>
        <w:t xml:space="preserve">. </w:t>
      </w:r>
    </w:p>
    <w:p w:rsidR="00AE2EEE" w:rsidRPr="00C37068" w:rsidRDefault="00AE2EEE" w:rsidP="00F87823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Лазар О.П.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AE2EEE" w:rsidRPr="005B6AF9" w:rsidRDefault="00AE2EEE" w:rsidP="00F87823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AE2EEE" w:rsidRDefault="00AE2EEE" w:rsidP="00F8782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 міської ради Малєва О.</w:t>
      </w:r>
    </w:p>
    <w:p w:rsidR="00AE2EEE" w:rsidRPr="0039378D" w:rsidRDefault="00AE2EEE" w:rsidP="00F8782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Лазар О.П. від 14 червня 2021 року.</w:t>
      </w:r>
    </w:p>
    <w:p w:rsidR="00AE2EEE" w:rsidRPr="0039378D" w:rsidRDefault="00AE2EEE" w:rsidP="00F87823">
      <w:pPr>
        <w:pStyle w:val="Heading2"/>
      </w:pPr>
    </w:p>
    <w:p w:rsidR="00AE2EEE" w:rsidRPr="000917CC" w:rsidRDefault="00AE2EEE" w:rsidP="00F8782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AE2EEE" w:rsidRDefault="00AE2EEE" w:rsidP="00F87823">
      <w:pPr>
        <w:pStyle w:val="Heading2"/>
      </w:pPr>
    </w:p>
    <w:p w:rsidR="00AE2EEE" w:rsidRDefault="00AE2EEE" w:rsidP="00F87823">
      <w:pPr>
        <w:pStyle w:val="Heading2"/>
      </w:pPr>
    </w:p>
    <w:p w:rsidR="00AE2EEE" w:rsidRDefault="00AE2EEE" w:rsidP="00F87823">
      <w:pPr>
        <w:pStyle w:val="Heading2"/>
      </w:pPr>
      <w:r>
        <w:t>З розпорядженням ознайомлена</w:t>
      </w:r>
      <w:r>
        <w:tab/>
        <w:t>_____________    О.Лазар</w:t>
      </w:r>
    </w:p>
    <w:p w:rsidR="00AE2EEE" w:rsidRPr="002D6B80" w:rsidRDefault="00AE2EEE" w:rsidP="00F87823">
      <w:pPr>
        <w:rPr>
          <w:u w:val="single"/>
        </w:rPr>
      </w:pPr>
    </w:p>
    <w:p w:rsidR="00AE2EEE" w:rsidRDefault="00AE2EEE" w:rsidP="00F87823"/>
    <w:p w:rsidR="00AE2EEE" w:rsidRDefault="00AE2EEE" w:rsidP="00F87823"/>
    <w:p w:rsidR="00AE2EEE" w:rsidRDefault="00AE2EEE" w:rsidP="00F87823"/>
    <w:p w:rsidR="00AE2EEE" w:rsidRPr="00E96A52" w:rsidRDefault="00AE2EEE" w:rsidP="00F8782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AE2EEE" w:rsidRPr="00E96A52" w:rsidRDefault="00AE2EEE" w:rsidP="00F8782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22 червня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171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AE2EEE" w:rsidRDefault="00AE2EEE" w:rsidP="00F8782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2EEE" w:rsidRPr="000A696E" w:rsidRDefault="00AE2EEE" w:rsidP="00F87823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Лазар О.П.</w:t>
      </w:r>
      <w:bookmarkStart w:id="0" w:name="_GoBack"/>
      <w:bookmarkEnd w:id="0"/>
    </w:p>
    <w:p w:rsidR="00AE2EEE" w:rsidRPr="00A84420" w:rsidRDefault="00AE2EEE" w:rsidP="00F8782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2EEE" w:rsidRPr="00CF77D5" w:rsidRDefault="00AE2EEE" w:rsidP="00F8782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E2EEE" w:rsidRPr="00E05F39" w:rsidRDefault="00AE2EEE" w:rsidP="00F8782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AE2EEE" w:rsidRPr="00E05F39" w:rsidRDefault="00AE2EEE" w:rsidP="00F8782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AE2EEE" w:rsidRPr="00E05F39" w:rsidRDefault="00AE2EEE" w:rsidP="00F87823">
      <w:pPr>
        <w:rPr>
          <w:b/>
          <w:sz w:val="28"/>
          <w:szCs w:val="28"/>
        </w:rPr>
      </w:pPr>
    </w:p>
    <w:p w:rsidR="00AE2EEE" w:rsidRDefault="00AE2EEE" w:rsidP="00F87823">
      <w:pPr>
        <w:rPr>
          <w:sz w:val="28"/>
          <w:szCs w:val="28"/>
        </w:rPr>
      </w:pPr>
    </w:p>
    <w:p w:rsidR="00AE2EEE" w:rsidRPr="00E05F39" w:rsidRDefault="00AE2EEE" w:rsidP="00F8782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AE2EEE" w:rsidRPr="00E05F39" w:rsidRDefault="00AE2EEE" w:rsidP="00F8782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AE2EEE" w:rsidRPr="00E05F39" w:rsidRDefault="00AE2EEE" w:rsidP="00F87823">
      <w:pPr>
        <w:rPr>
          <w:sz w:val="28"/>
          <w:szCs w:val="28"/>
        </w:rPr>
      </w:pPr>
    </w:p>
    <w:p w:rsidR="00AE2EEE" w:rsidRDefault="00AE2EEE" w:rsidP="00F87823">
      <w:pPr>
        <w:rPr>
          <w:sz w:val="28"/>
          <w:szCs w:val="28"/>
        </w:rPr>
      </w:pPr>
    </w:p>
    <w:p w:rsidR="00AE2EEE" w:rsidRDefault="00AE2EEE" w:rsidP="00F8782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AE2EEE" w:rsidRPr="00E05F39" w:rsidRDefault="00AE2EEE" w:rsidP="00F87823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AE2EEE" w:rsidRPr="00E05F39" w:rsidRDefault="00AE2EEE" w:rsidP="00F87823">
      <w:pPr>
        <w:rPr>
          <w:sz w:val="28"/>
          <w:szCs w:val="28"/>
        </w:rPr>
      </w:pPr>
    </w:p>
    <w:p w:rsidR="00AE2EEE" w:rsidRDefault="00AE2EEE" w:rsidP="00F87823"/>
    <w:p w:rsidR="00AE2EEE" w:rsidRDefault="00AE2EEE" w:rsidP="00F87823"/>
    <w:p w:rsidR="00AE2EEE" w:rsidRPr="00BD73DB" w:rsidRDefault="00AE2EEE" w:rsidP="00F87823">
      <w:pPr>
        <w:rPr>
          <w:lang w:val="ru-RU"/>
        </w:rPr>
      </w:pPr>
    </w:p>
    <w:p w:rsidR="00AE2EEE" w:rsidRDefault="00AE2EEE" w:rsidP="00F87823"/>
    <w:p w:rsidR="00AE2EEE" w:rsidRDefault="00AE2EEE" w:rsidP="00F87823"/>
    <w:p w:rsidR="00AE2EEE" w:rsidRPr="006D7188" w:rsidRDefault="00AE2EEE" w:rsidP="00F87823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AE2EEE" w:rsidRDefault="00AE2EEE" w:rsidP="00F87823"/>
    <w:p w:rsidR="00AE2EEE" w:rsidRDefault="00AE2EEE" w:rsidP="00F87823"/>
    <w:p w:rsidR="00AE2EEE" w:rsidRDefault="00AE2EEE"/>
    <w:sectPr w:rsidR="00AE2EEE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823"/>
    <w:rsid w:val="000917CC"/>
    <w:rsid w:val="000A696E"/>
    <w:rsid w:val="001A3838"/>
    <w:rsid w:val="001B36F7"/>
    <w:rsid w:val="00214E2A"/>
    <w:rsid w:val="002566F3"/>
    <w:rsid w:val="002D6B80"/>
    <w:rsid w:val="003010A8"/>
    <w:rsid w:val="00357583"/>
    <w:rsid w:val="0039378D"/>
    <w:rsid w:val="005B6AF9"/>
    <w:rsid w:val="005E4AE2"/>
    <w:rsid w:val="006D7188"/>
    <w:rsid w:val="007735AB"/>
    <w:rsid w:val="009618B2"/>
    <w:rsid w:val="00A84420"/>
    <w:rsid w:val="00AE2EEE"/>
    <w:rsid w:val="00BD73DB"/>
    <w:rsid w:val="00C37068"/>
    <w:rsid w:val="00CF77D5"/>
    <w:rsid w:val="00D37E19"/>
    <w:rsid w:val="00E05F39"/>
    <w:rsid w:val="00E96A52"/>
    <w:rsid w:val="00F8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82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782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8782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782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8782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F8782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8782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F878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8782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F8782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F8782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F878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87823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87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82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290</Words>
  <Characters>1659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dcterms:created xsi:type="dcterms:W3CDTF">2021-06-25T05:36:00Z</dcterms:created>
  <dcterms:modified xsi:type="dcterms:W3CDTF">2022-01-11T12:23:00Z</dcterms:modified>
</cp:coreProperties>
</file>